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A1B" w:rsidRPr="00F4474C" w:rsidRDefault="00244A1B" w:rsidP="00EF71C1">
      <w:pPr>
        <w:spacing w:line="360" w:lineRule="auto"/>
        <w:jc w:val="center"/>
        <w:rPr>
          <w:b/>
          <w:position w:val="5"/>
          <w:sz w:val="32"/>
          <w:szCs w:val="32"/>
          <w:lang w:val="en-US"/>
        </w:rPr>
      </w:pPr>
      <w:r w:rsidRPr="00F4474C">
        <w:rPr>
          <w:b/>
          <w:position w:val="5"/>
          <w:sz w:val="32"/>
          <w:szCs w:val="32"/>
          <w:lang w:val="bg-BG"/>
        </w:rPr>
        <w:t>СПИСЪК</w:t>
      </w:r>
      <w:r>
        <w:rPr>
          <w:b/>
          <w:position w:val="5"/>
          <w:sz w:val="32"/>
          <w:szCs w:val="32"/>
          <w:lang w:val="bg-BG"/>
        </w:rPr>
        <w:t>-ДЕКЛАРАЦИЯ</w:t>
      </w:r>
      <w:r w:rsidRPr="00F4474C">
        <w:rPr>
          <w:b/>
          <w:position w:val="5"/>
          <w:sz w:val="32"/>
          <w:szCs w:val="32"/>
          <w:lang w:val="bg-BG"/>
        </w:rPr>
        <w:t xml:space="preserve">  </w:t>
      </w:r>
    </w:p>
    <w:p w:rsidR="00244A1B" w:rsidRPr="0040599A" w:rsidRDefault="00244A1B" w:rsidP="005B6856">
      <w:pPr>
        <w:spacing w:line="360" w:lineRule="auto"/>
        <w:jc w:val="center"/>
        <w:rPr>
          <w:i/>
          <w:position w:val="5"/>
          <w:sz w:val="24"/>
          <w:szCs w:val="24"/>
          <w:lang w:val="bg-BG"/>
        </w:rPr>
      </w:pPr>
      <w:r w:rsidRPr="0040599A">
        <w:rPr>
          <w:i/>
          <w:position w:val="5"/>
          <w:sz w:val="24"/>
          <w:szCs w:val="24"/>
          <w:lang w:val="bg-BG"/>
        </w:rPr>
        <w:t>съгласно</w:t>
      </w:r>
      <w:r>
        <w:rPr>
          <w:i/>
          <w:position w:val="5"/>
          <w:sz w:val="24"/>
          <w:szCs w:val="24"/>
          <w:lang w:val="bg-BG"/>
        </w:rPr>
        <w:t xml:space="preserve"> чл.51, ал.1, т.1</w:t>
      </w:r>
      <w:r w:rsidRPr="0040599A">
        <w:rPr>
          <w:i/>
          <w:position w:val="5"/>
          <w:sz w:val="24"/>
          <w:szCs w:val="24"/>
          <w:lang w:val="bg-BG"/>
        </w:rPr>
        <w:t xml:space="preserve"> от ЗОП</w:t>
      </w:r>
    </w:p>
    <w:p w:rsidR="00244A1B" w:rsidRDefault="00244A1B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</w:p>
    <w:p w:rsidR="00244A1B" w:rsidRDefault="00244A1B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Подписаният/ата................................................................................................................</w:t>
      </w:r>
    </w:p>
    <w:p w:rsidR="00244A1B" w:rsidRPr="00D059A3" w:rsidRDefault="00244A1B" w:rsidP="00D059A3">
      <w:pPr>
        <w:spacing w:line="360" w:lineRule="auto"/>
        <w:jc w:val="both"/>
        <w:rPr>
          <w:i/>
          <w:position w:val="5"/>
          <w:lang w:val="en-US"/>
        </w:rPr>
      </w:pP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 w:rsidRPr="00D059A3">
        <w:rPr>
          <w:i/>
          <w:position w:val="5"/>
          <w:lang w:val="en-US"/>
        </w:rPr>
        <w:t>(</w:t>
      </w:r>
      <w:r w:rsidRPr="00D059A3">
        <w:rPr>
          <w:i/>
          <w:position w:val="5"/>
          <w:lang w:val="bg-BG"/>
        </w:rPr>
        <w:t>трите имена</w:t>
      </w:r>
      <w:r w:rsidRPr="00D059A3">
        <w:rPr>
          <w:i/>
          <w:position w:val="5"/>
          <w:lang w:val="en-US"/>
        </w:rPr>
        <w:t>)</w:t>
      </w:r>
    </w:p>
    <w:p w:rsidR="00244A1B" w:rsidRDefault="00244A1B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Данни по документ за самоличност.................................................................................</w:t>
      </w:r>
    </w:p>
    <w:p w:rsidR="00244A1B" w:rsidRDefault="00244A1B" w:rsidP="00D059A3">
      <w:pPr>
        <w:spacing w:line="360" w:lineRule="auto"/>
        <w:jc w:val="both"/>
        <w:rPr>
          <w:i/>
          <w:position w:val="5"/>
          <w:lang w:val="bg-BG"/>
        </w:rPr>
      </w:pP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  <w:t xml:space="preserve">            </w:t>
      </w:r>
      <w:r w:rsidRPr="00D059A3">
        <w:rPr>
          <w:i/>
          <w:position w:val="5"/>
          <w:lang w:val="en-US"/>
        </w:rPr>
        <w:t>(</w:t>
      </w:r>
      <w:r w:rsidRPr="00D059A3">
        <w:rPr>
          <w:i/>
          <w:position w:val="5"/>
          <w:lang w:val="bg-BG"/>
        </w:rPr>
        <w:t>номер на лична карта,дата,орган и място на издаване</w:t>
      </w:r>
      <w:r w:rsidRPr="00D059A3">
        <w:rPr>
          <w:i/>
          <w:position w:val="5"/>
          <w:lang w:val="en-US"/>
        </w:rPr>
        <w:t>)</w:t>
      </w:r>
    </w:p>
    <w:p w:rsidR="00244A1B" w:rsidRDefault="00244A1B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в качеството си на .............................................................................................................</w:t>
      </w:r>
    </w:p>
    <w:p w:rsidR="00244A1B" w:rsidRPr="00D059A3" w:rsidRDefault="00244A1B" w:rsidP="00D059A3">
      <w:pPr>
        <w:spacing w:line="360" w:lineRule="auto"/>
        <w:jc w:val="both"/>
        <w:rPr>
          <w:i/>
          <w:position w:val="5"/>
          <w:lang w:val="bg-BG"/>
        </w:rPr>
      </w:pP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 w:rsidRPr="00D059A3">
        <w:rPr>
          <w:i/>
          <w:position w:val="5"/>
          <w:lang w:val="en-US"/>
        </w:rPr>
        <w:t>(</w:t>
      </w:r>
      <w:r w:rsidRPr="00D059A3">
        <w:rPr>
          <w:i/>
          <w:position w:val="5"/>
          <w:lang w:val="bg-BG"/>
        </w:rPr>
        <w:t>длъжност</w:t>
      </w:r>
      <w:r w:rsidRPr="00D059A3">
        <w:rPr>
          <w:i/>
          <w:position w:val="5"/>
          <w:lang w:val="en-US"/>
        </w:rPr>
        <w:t>)</w:t>
      </w:r>
    </w:p>
    <w:p w:rsidR="00244A1B" w:rsidRDefault="00244A1B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 w:rsidRPr="00F75EF5">
        <w:rPr>
          <w:position w:val="5"/>
          <w:sz w:val="24"/>
          <w:szCs w:val="24"/>
          <w:lang w:val="bg-BG"/>
        </w:rPr>
        <w:t xml:space="preserve">на …………………………….. </w:t>
      </w:r>
      <w:r>
        <w:rPr>
          <w:position w:val="5"/>
          <w:sz w:val="24"/>
          <w:szCs w:val="24"/>
          <w:lang w:val="bg-BG"/>
        </w:rPr>
        <w:t>.........................................................................................</w:t>
      </w:r>
    </w:p>
    <w:p w:rsidR="00244A1B" w:rsidRPr="00D059A3" w:rsidRDefault="00244A1B" w:rsidP="00D059A3">
      <w:pPr>
        <w:spacing w:line="360" w:lineRule="auto"/>
        <w:jc w:val="both"/>
        <w:rPr>
          <w:position w:val="5"/>
          <w:lang w:val="bg-BG"/>
        </w:rPr>
      </w:pP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 w:rsidRPr="00D059A3">
        <w:rPr>
          <w:i/>
          <w:position w:val="5"/>
          <w:lang w:val="bg-BG"/>
        </w:rPr>
        <w:t>(име на участника)</w:t>
      </w:r>
    </w:p>
    <w:p w:rsidR="00244A1B" w:rsidRDefault="00244A1B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 w:rsidRPr="00F75EF5">
        <w:rPr>
          <w:position w:val="5"/>
          <w:sz w:val="24"/>
          <w:szCs w:val="24"/>
          <w:lang w:val="bg-BG"/>
        </w:rPr>
        <w:t>ЕИК/БУЛСТАТ ………………………</w:t>
      </w:r>
      <w:r>
        <w:rPr>
          <w:position w:val="5"/>
          <w:sz w:val="24"/>
          <w:szCs w:val="24"/>
          <w:lang w:val="bg-BG"/>
        </w:rPr>
        <w:t>.............................................................................</w:t>
      </w:r>
    </w:p>
    <w:p w:rsidR="00244A1B" w:rsidRPr="00D059A3" w:rsidRDefault="00244A1B" w:rsidP="003E5521">
      <w:pPr>
        <w:jc w:val="both"/>
        <w:rPr>
          <w:sz w:val="24"/>
          <w:szCs w:val="24"/>
          <w:lang w:val="bg-BG"/>
        </w:rPr>
      </w:pPr>
      <w:r w:rsidRPr="00BD6EDB">
        <w:rPr>
          <w:sz w:val="22"/>
          <w:szCs w:val="22"/>
          <w:lang w:val="ru-RU"/>
        </w:rPr>
        <w:t xml:space="preserve">участник в  </w:t>
      </w:r>
      <w:r w:rsidRPr="00BD6EDB">
        <w:rPr>
          <w:sz w:val="22"/>
          <w:szCs w:val="22"/>
          <w:lang w:val="bg-BG"/>
        </w:rPr>
        <w:t xml:space="preserve"> процедура</w:t>
      </w:r>
      <w:r w:rsidRPr="00BD6EDB">
        <w:rPr>
          <w:sz w:val="22"/>
          <w:szCs w:val="22"/>
          <w:lang w:val="ru-RU"/>
        </w:rPr>
        <w:t xml:space="preserve"> по реда на Глава Осем „а” от ЗОП  за възлагане на обществена поръчка с предмет: </w:t>
      </w:r>
      <w:r w:rsidRPr="002C5DF8">
        <w:rPr>
          <w:b/>
          <w:i/>
          <w:sz w:val="24"/>
          <w:szCs w:val="24"/>
          <w:lang w:val="ru-RU"/>
        </w:rPr>
        <w:t>„</w:t>
      </w:r>
      <w:r>
        <w:rPr>
          <w:b/>
          <w:i/>
          <w:sz w:val="24"/>
          <w:szCs w:val="24"/>
          <w:lang w:val="ru-RU"/>
        </w:rPr>
        <w:t>И</w:t>
      </w:r>
      <w:r w:rsidRPr="002C5DF8">
        <w:rPr>
          <w:b/>
          <w:i/>
          <w:sz w:val="24"/>
          <w:szCs w:val="24"/>
          <w:lang w:val="ru-RU"/>
        </w:rPr>
        <w:t>зработване на рекламни и печатни материали на СНЦ „Местна инициативна група – Елхово“ за 2015 г.“</w:t>
      </w:r>
      <w:r>
        <w:rPr>
          <w:b/>
          <w:sz w:val="24"/>
          <w:szCs w:val="24"/>
          <w:lang w:val="az-Cyrl-AZ"/>
        </w:rPr>
        <w:t xml:space="preserve">, </w:t>
      </w:r>
      <w:r>
        <w:rPr>
          <w:sz w:val="24"/>
          <w:szCs w:val="24"/>
          <w:lang w:val="az-Cyrl-AZ"/>
        </w:rPr>
        <w:t xml:space="preserve">заявяваме, че през последните 3 </w:t>
      </w:r>
      <w:r>
        <w:rPr>
          <w:sz w:val="24"/>
          <w:szCs w:val="24"/>
          <w:lang w:val="en-US"/>
        </w:rPr>
        <w:t>(</w:t>
      </w:r>
      <w:r>
        <w:rPr>
          <w:sz w:val="24"/>
          <w:szCs w:val="24"/>
          <w:lang w:val="bg-BG"/>
        </w:rPr>
        <w:t>три</w:t>
      </w:r>
      <w:r>
        <w:rPr>
          <w:sz w:val="24"/>
          <w:szCs w:val="24"/>
          <w:lang w:val="en-US"/>
        </w:rPr>
        <w:t>)</w:t>
      </w:r>
      <w:r>
        <w:rPr>
          <w:sz w:val="24"/>
          <w:szCs w:val="24"/>
          <w:lang w:val="bg-BG"/>
        </w:rPr>
        <w:t>години, считано от датата на подаване на нашата оферта сме изпълнили описаните по-долу услуги, еднакви или сходни с предмета на  конкретната поръчка както следва:</w:t>
      </w:r>
    </w:p>
    <w:p w:rsidR="00244A1B" w:rsidRPr="00C03BA1" w:rsidRDefault="00244A1B" w:rsidP="003E5521">
      <w:pPr>
        <w:jc w:val="both"/>
        <w:rPr>
          <w:sz w:val="24"/>
          <w:szCs w:val="24"/>
          <w:lang w:val="bg-BG"/>
        </w:rPr>
      </w:pPr>
    </w:p>
    <w:tbl>
      <w:tblPr>
        <w:tblW w:w="5219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2881"/>
        <w:gridCol w:w="2610"/>
        <w:gridCol w:w="2290"/>
        <w:gridCol w:w="1464"/>
      </w:tblGrid>
      <w:tr w:rsidR="00244A1B" w:rsidRPr="003C139F" w:rsidTr="00DD5082">
        <w:tc>
          <w:tcPr>
            <w:tcW w:w="232" w:type="pct"/>
            <w:vAlign w:val="center"/>
          </w:tcPr>
          <w:p w:rsidR="00244A1B" w:rsidRPr="00AD28FB" w:rsidRDefault="00244A1B" w:rsidP="00464411">
            <w:pPr>
              <w:jc w:val="center"/>
            </w:pPr>
            <w:r w:rsidRPr="00AD28FB">
              <w:t>№</w:t>
            </w:r>
          </w:p>
        </w:tc>
        <w:tc>
          <w:tcPr>
            <w:tcW w:w="1486" w:type="pct"/>
            <w:vAlign w:val="center"/>
          </w:tcPr>
          <w:p w:rsidR="00244A1B" w:rsidRPr="00D059A3" w:rsidRDefault="00244A1B" w:rsidP="00464411">
            <w:pPr>
              <w:jc w:val="center"/>
              <w:rPr>
                <w:lang w:val="bg-BG"/>
              </w:rPr>
            </w:pPr>
            <w:r w:rsidRPr="003C139F">
              <w:t xml:space="preserve">Предмет на </w:t>
            </w:r>
            <w:r>
              <w:rPr>
                <w:lang w:val="bg-BG"/>
              </w:rPr>
              <w:t xml:space="preserve"> и</w:t>
            </w:r>
            <w:r w:rsidRPr="003C139F">
              <w:t>зпълнен</w:t>
            </w:r>
            <w:r>
              <w:rPr>
                <w:lang w:val="bg-BG"/>
              </w:rPr>
              <w:t>ата услуга и кратко описание</w:t>
            </w:r>
          </w:p>
        </w:tc>
        <w:tc>
          <w:tcPr>
            <w:tcW w:w="1346" w:type="pct"/>
          </w:tcPr>
          <w:p w:rsidR="00244A1B" w:rsidRDefault="00244A1B" w:rsidP="00464411">
            <w:pPr>
              <w:jc w:val="center"/>
              <w:rPr>
                <w:lang w:val="bg-BG"/>
              </w:rPr>
            </w:pPr>
          </w:p>
          <w:p w:rsidR="00244A1B" w:rsidRPr="00D059A3" w:rsidRDefault="00244A1B" w:rsidP="0046441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Стойност/цена </w:t>
            </w:r>
            <w:r>
              <w:rPr>
                <w:lang w:val="en-US"/>
              </w:rPr>
              <w:t>(</w:t>
            </w:r>
            <w:r>
              <w:rPr>
                <w:lang w:val="bg-BG"/>
              </w:rPr>
              <w:t>без ДДС</w:t>
            </w:r>
            <w:r>
              <w:rPr>
                <w:lang w:val="en-US"/>
              </w:rPr>
              <w:t>)</w:t>
            </w:r>
            <w:r>
              <w:rPr>
                <w:lang w:val="bg-BG"/>
              </w:rPr>
              <w:t xml:space="preserve">  на изпълнената услуга</w:t>
            </w:r>
          </w:p>
        </w:tc>
        <w:tc>
          <w:tcPr>
            <w:tcW w:w="1181" w:type="pct"/>
            <w:vAlign w:val="center"/>
          </w:tcPr>
          <w:p w:rsidR="00244A1B" w:rsidRPr="003C139F" w:rsidRDefault="00244A1B" w:rsidP="00464411">
            <w:pPr>
              <w:tabs>
                <w:tab w:val="left" w:pos="4407"/>
              </w:tabs>
              <w:jc w:val="center"/>
              <w:rPr>
                <w:lang w:val="ru-RU"/>
              </w:rPr>
            </w:pPr>
            <w:r>
              <w:rPr>
                <w:lang w:val="bg-BG"/>
              </w:rPr>
              <w:t>Крайна дата на изпълнение на услугата</w:t>
            </w:r>
          </w:p>
        </w:tc>
        <w:tc>
          <w:tcPr>
            <w:tcW w:w="755" w:type="pct"/>
            <w:vAlign w:val="center"/>
          </w:tcPr>
          <w:p w:rsidR="00244A1B" w:rsidRPr="00DD5082" w:rsidRDefault="00244A1B" w:rsidP="00464411">
            <w:pPr>
              <w:tabs>
                <w:tab w:val="left" w:pos="4407"/>
              </w:tabs>
              <w:jc w:val="center"/>
              <w:rPr>
                <w:lang w:val="bg-BG"/>
              </w:rPr>
            </w:pPr>
            <w:r>
              <w:rPr>
                <w:lang w:val="bg-BG"/>
              </w:rPr>
              <w:t>Получател на услугата</w:t>
            </w:r>
          </w:p>
        </w:tc>
      </w:tr>
      <w:tr w:rsidR="00244A1B" w:rsidRPr="003C139F" w:rsidTr="00DD5082">
        <w:trPr>
          <w:trHeight w:val="526"/>
        </w:trPr>
        <w:tc>
          <w:tcPr>
            <w:tcW w:w="232" w:type="pct"/>
            <w:vAlign w:val="center"/>
          </w:tcPr>
          <w:p w:rsidR="00244A1B" w:rsidRPr="00AD28FB" w:rsidRDefault="00244A1B" w:rsidP="00464411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486" w:type="pct"/>
          </w:tcPr>
          <w:p w:rsidR="00244A1B" w:rsidRPr="00463A31" w:rsidRDefault="00244A1B" w:rsidP="00464411"/>
        </w:tc>
        <w:tc>
          <w:tcPr>
            <w:tcW w:w="1346" w:type="pct"/>
          </w:tcPr>
          <w:p w:rsidR="00244A1B" w:rsidRPr="00227AD1" w:rsidRDefault="00244A1B" w:rsidP="00464411"/>
        </w:tc>
        <w:tc>
          <w:tcPr>
            <w:tcW w:w="1181" w:type="pct"/>
          </w:tcPr>
          <w:p w:rsidR="00244A1B" w:rsidRPr="00463A31" w:rsidRDefault="00244A1B" w:rsidP="00464411"/>
        </w:tc>
        <w:tc>
          <w:tcPr>
            <w:tcW w:w="755" w:type="pct"/>
          </w:tcPr>
          <w:p w:rsidR="00244A1B" w:rsidRPr="00463A31" w:rsidRDefault="00244A1B" w:rsidP="00464411"/>
        </w:tc>
      </w:tr>
      <w:tr w:rsidR="00244A1B" w:rsidRPr="003C139F" w:rsidTr="00DD5082">
        <w:trPr>
          <w:trHeight w:val="526"/>
        </w:trPr>
        <w:tc>
          <w:tcPr>
            <w:tcW w:w="232" w:type="pct"/>
            <w:vAlign w:val="center"/>
          </w:tcPr>
          <w:p w:rsidR="00244A1B" w:rsidRPr="00AD28FB" w:rsidRDefault="00244A1B" w:rsidP="00464411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486" w:type="pct"/>
          </w:tcPr>
          <w:p w:rsidR="00244A1B" w:rsidRPr="00AF233A" w:rsidRDefault="00244A1B" w:rsidP="00464411">
            <w:pPr>
              <w:rPr>
                <w:lang w:val="ru-RU"/>
              </w:rPr>
            </w:pPr>
          </w:p>
        </w:tc>
        <w:tc>
          <w:tcPr>
            <w:tcW w:w="1346" w:type="pct"/>
          </w:tcPr>
          <w:p w:rsidR="00244A1B" w:rsidRPr="00227AD1" w:rsidRDefault="00244A1B" w:rsidP="00464411">
            <w:pPr>
              <w:shd w:val="clear" w:color="auto" w:fill="FFFFFF"/>
            </w:pPr>
          </w:p>
        </w:tc>
        <w:tc>
          <w:tcPr>
            <w:tcW w:w="1181" w:type="pct"/>
          </w:tcPr>
          <w:p w:rsidR="00244A1B" w:rsidRPr="00AF233A" w:rsidRDefault="00244A1B" w:rsidP="00464411">
            <w:pPr>
              <w:shd w:val="clear" w:color="auto" w:fill="FFFFFF"/>
            </w:pPr>
          </w:p>
        </w:tc>
        <w:tc>
          <w:tcPr>
            <w:tcW w:w="755" w:type="pct"/>
          </w:tcPr>
          <w:p w:rsidR="00244A1B" w:rsidRPr="00AF233A" w:rsidRDefault="00244A1B" w:rsidP="00464411"/>
        </w:tc>
      </w:tr>
      <w:tr w:rsidR="00244A1B" w:rsidRPr="003C139F" w:rsidTr="00DD5082">
        <w:trPr>
          <w:trHeight w:val="526"/>
        </w:trPr>
        <w:tc>
          <w:tcPr>
            <w:tcW w:w="232" w:type="pct"/>
            <w:vAlign w:val="center"/>
          </w:tcPr>
          <w:p w:rsidR="00244A1B" w:rsidRPr="00AD28FB" w:rsidRDefault="00244A1B" w:rsidP="00464411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486" w:type="pct"/>
          </w:tcPr>
          <w:p w:rsidR="00244A1B" w:rsidRPr="00AF233A" w:rsidRDefault="00244A1B" w:rsidP="00464411"/>
        </w:tc>
        <w:tc>
          <w:tcPr>
            <w:tcW w:w="1346" w:type="pct"/>
          </w:tcPr>
          <w:p w:rsidR="00244A1B" w:rsidRPr="003C139F" w:rsidRDefault="00244A1B" w:rsidP="00464411">
            <w:pPr>
              <w:shd w:val="clear" w:color="auto" w:fill="FFFFFF"/>
            </w:pPr>
          </w:p>
        </w:tc>
        <w:tc>
          <w:tcPr>
            <w:tcW w:w="1181" w:type="pct"/>
          </w:tcPr>
          <w:p w:rsidR="00244A1B" w:rsidRPr="003C139F" w:rsidRDefault="00244A1B" w:rsidP="00464411">
            <w:pPr>
              <w:shd w:val="clear" w:color="auto" w:fill="FFFFFF"/>
            </w:pPr>
          </w:p>
        </w:tc>
        <w:tc>
          <w:tcPr>
            <w:tcW w:w="755" w:type="pct"/>
          </w:tcPr>
          <w:p w:rsidR="00244A1B" w:rsidRPr="003C139F" w:rsidRDefault="00244A1B" w:rsidP="00464411">
            <w:pPr>
              <w:rPr>
                <w:lang w:val="ru-RU"/>
              </w:rPr>
            </w:pPr>
          </w:p>
        </w:tc>
      </w:tr>
      <w:tr w:rsidR="00244A1B" w:rsidRPr="003C139F" w:rsidTr="00DD5082">
        <w:trPr>
          <w:trHeight w:val="526"/>
        </w:trPr>
        <w:tc>
          <w:tcPr>
            <w:tcW w:w="232" w:type="pct"/>
            <w:vAlign w:val="center"/>
          </w:tcPr>
          <w:p w:rsidR="00244A1B" w:rsidRPr="00AD28FB" w:rsidRDefault="00244A1B" w:rsidP="00464411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486" w:type="pct"/>
          </w:tcPr>
          <w:p w:rsidR="00244A1B" w:rsidRPr="00AF233A" w:rsidRDefault="00244A1B" w:rsidP="00464411"/>
        </w:tc>
        <w:tc>
          <w:tcPr>
            <w:tcW w:w="1346" w:type="pct"/>
          </w:tcPr>
          <w:p w:rsidR="00244A1B" w:rsidRPr="001E713E" w:rsidRDefault="00244A1B" w:rsidP="00464411">
            <w:pPr>
              <w:shd w:val="clear" w:color="auto" w:fill="FFFFFF"/>
            </w:pPr>
          </w:p>
        </w:tc>
        <w:tc>
          <w:tcPr>
            <w:tcW w:w="1181" w:type="pct"/>
          </w:tcPr>
          <w:p w:rsidR="00244A1B" w:rsidRPr="001E713E" w:rsidRDefault="00244A1B" w:rsidP="00464411">
            <w:pPr>
              <w:shd w:val="clear" w:color="auto" w:fill="FFFFFF"/>
            </w:pPr>
          </w:p>
        </w:tc>
        <w:tc>
          <w:tcPr>
            <w:tcW w:w="755" w:type="pct"/>
          </w:tcPr>
          <w:p w:rsidR="00244A1B" w:rsidRPr="001E713E" w:rsidRDefault="00244A1B" w:rsidP="00464411">
            <w:pPr>
              <w:rPr>
                <w:lang w:val="ru-RU"/>
              </w:rPr>
            </w:pPr>
          </w:p>
        </w:tc>
      </w:tr>
    </w:tbl>
    <w:p w:rsidR="00244A1B" w:rsidRPr="00464411" w:rsidRDefault="00244A1B" w:rsidP="00002772">
      <w:pPr>
        <w:pStyle w:val="NormalWeb"/>
        <w:spacing w:before="0" w:beforeAutospacing="0" w:after="0" w:afterAutospacing="0" w:line="360" w:lineRule="auto"/>
        <w:jc w:val="both"/>
        <w:rPr>
          <w:b/>
          <w:color w:val="0000FF"/>
          <w:u w:val="single"/>
          <w:lang w:val="en-US" w:eastAsia="en-US"/>
        </w:rPr>
      </w:pPr>
    </w:p>
    <w:p w:rsidR="00244A1B" w:rsidRDefault="00244A1B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В подкрепа  на посочените  в списъка услуги, изпълнени от нас, прилагаме следните доказателства по чл.51, ал.4 от ЗОП:</w:t>
      </w:r>
    </w:p>
    <w:p w:rsidR="00244A1B" w:rsidRDefault="00244A1B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1..........................................</w:t>
      </w:r>
    </w:p>
    <w:p w:rsidR="00244A1B" w:rsidRDefault="00244A1B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2..........................................</w:t>
      </w:r>
    </w:p>
    <w:p w:rsidR="00244A1B" w:rsidRDefault="00244A1B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</w:p>
    <w:p w:rsidR="00244A1B" w:rsidRPr="003E5521" w:rsidRDefault="00244A1B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</w:p>
    <w:p w:rsidR="00244A1B" w:rsidRPr="00E602EB" w:rsidRDefault="00244A1B" w:rsidP="008A28F2">
      <w:pPr>
        <w:widowControl w:val="0"/>
        <w:tabs>
          <w:tab w:val="num" w:pos="1080"/>
          <w:tab w:val="right" w:leader="dot" w:pos="9540"/>
        </w:tabs>
        <w:autoSpaceDE w:val="0"/>
        <w:autoSpaceDN w:val="0"/>
        <w:adjustRightInd w:val="0"/>
        <w:spacing w:line="360" w:lineRule="auto"/>
        <w:ind w:right="97"/>
        <w:jc w:val="both"/>
        <w:rPr>
          <w:sz w:val="24"/>
          <w:szCs w:val="24"/>
          <w:lang w:val="ru-RU"/>
        </w:rPr>
      </w:pPr>
      <w:r w:rsidRPr="00F4474C">
        <w:rPr>
          <w:sz w:val="24"/>
          <w:szCs w:val="24"/>
          <w:lang w:val="bg-BG"/>
        </w:rPr>
        <w:t xml:space="preserve"> </w:t>
      </w:r>
      <w:r w:rsidRPr="00E602EB">
        <w:rPr>
          <w:sz w:val="24"/>
          <w:szCs w:val="24"/>
          <w:lang w:val="ru-RU"/>
        </w:rPr>
        <w:t xml:space="preserve">………………………… г.             </w:t>
      </w:r>
      <w:r w:rsidRPr="00E602EB">
        <w:rPr>
          <w:b/>
          <w:sz w:val="24"/>
          <w:szCs w:val="24"/>
          <w:lang w:val="bg-BG"/>
        </w:rPr>
        <w:t>ПОДПИС и ПЕЧАТ</w:t>
      </w:r>
      <w:r w:rsidRPr="00E602EB">
        <w:rPr>
          <w:sz w:val="24"/>
          <w:szCs w:val="24"/>
          <w:lang w:val="ru-RU"/>
        </w:rPr>
        <w:t>:…………………………………..</w:t>
      </w:r>
    </w:p>
    <w:p w:rsidR="00244A1B" w:rsidRPr="00E602EB" w:rsidRDefault="00244A1B" w:rsidP="000453A5">
      <w:pPr>
        <w:rPr>
          <w:i/>
          <w:sz w:val="24"/>
          <w:szCs w:val="24"/>
          <w:lang w:val="bg-BG"/>
        </w:rPr>
      </w:pPr>
      <w:r w:rsidRPr="00E602EB">
        <w:rPr>
          <w:i/>
          <w:iCs/>
          <w:sz w:val="24"/>
          <w:szCs w:val="24"/>
          <w:lang w:val="ru-RU"/>
        </w:rPr>
        <w:t xml:space="preserve">(дата на подписване)                           </w:t>
      </w:r>
      <w:r w:rsidRPr="00E602EB">
        <w:rPr>
          <w:i/>
          <w:sz w:val="24"/>
          <w:szCs w:val="24"/>
          <w:lang w:val="bg-BG"/>
        </w:rPr>
        <w:t>(име и длъжност на представляващия участника)</w:t>
      </w:r>
    </w:p>
    <w:sectPr w:rsidR="00244A1B" w:rsidRPr="00E602EB" w:rsidSect="00022A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A1B" w:rsidRDefault="00244A1B">
      <w:r>
        <w:separator/>
      </w:r>
    </w:p>
  </w:endnote>
  <w:endnote w:type="continuationSeparator" w:id="0">
    <w:p w:rsidR="00244A1B" w:rsidRDefault="00244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A1B" w:rsidRDefault="00244A1B">
      <w:r>
        <w:separator/>
      </w:r>
    </w:p>
  </w:footnote>
  <w:footnote w:type="continuationSeparator" w:id="0">
    <w:p w:rsidR="00244A1B" w:rsidRDefault="00244A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A1B" w:rsidRPr="00A20A03" w:rsidRDefault="00244A1B" w:rsidP="00406AE3">
    <w:pPr>
      <w:pStyle w:val="Heading2"/>
      <w:keepNext w:val="0"/>
      <w:jc w:val="right"/>
      <w:rPr>
        <w:rFonts w:ascii="Times New Roman" w:hAnsi="Times New Roman"/>
        <w:color w:val="333333"/>
        <w:szCs w:val="22"/>
        <w:lang w:val="en-US"/>
      </w:rPr>
    </w:pPr>
    <w:r w:rsidRPr="00D56FBC">
      <w:rPr>
        <w:rFonts w:ascii="Times New Roman" w:hAnsi="Times New Roman"/>
        <w:color w:val="333333"/>
        <w:szCs w:val="22"/>
      </w:rPr>
      <w:t xml:space="preserve">ОБРАЗЕЦ № </w:t>
    </w:r>
    <w:r>
      <w:rPr>
        <w:rFonts w:ascii="Times New Roman" w:hAnsi="Times New Roman"/>
        <w:color w:val="333333"/>
        <w:szCs w:val="22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B17C9"/>
    <w:multiLevelType w:val="hybridMultilevel"/>
    <w:tmpl w:val="60C6E1A4"/>
    <w:lvl w:ilvl="0" w:tplc="FA007A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53DE3F2C"/>
    <w:multiLevelType w:val="hybridMultilevel"/>
    <w:tmpl w:val="A2F4D6F8"/>
    <w:lvl w:ilvl="0" w:tplc="BB6239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6FB421AB"/>
    <w:multiLevelType w:val="hybridMultilevel"/>
    <w:tmpl w:val="86225224"/>
    <w:lvl w:ilvl="0" w:tplc="0CCE804C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7E07F1"/>
    <w:multiLevelType w:val="hybridMultilevel"/>
    <w:tmpl w:val="6FEE8900"/>
    <w:lvl w:ilvl="0" w:tplc="4B9C147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392"/>
    <w:rsid w:val="00002772"/>
    <w:rsid w:val="00017653"/>
    <w:rsid w:val="00022A87"/>
    <w:rsid w:val="0002303D"/>
    <w:rsid w:val="00025D1E"/>
    <w:rsid w:val="000306E5"/>
    <w:rsid w:val="00031FAF"/>
    <w:rsid w:val="000363B1"/>
    <w:rsid w:val="00037AB5"/>
    <w:rsid w:val="000453A5"/>
    <w:rsid w:val="000524EC"/>
    <w:rsid w:val="00053686"/>
    <w:rsid w:val="000611E5"/>
    <w:rsid w:val="00067117"/>
    <w:rsid w:val="00072188"/>
    <w:rsid w:val="00074780"/>
    <w:rsid w:val="000911FA"/>
    <w:rsid w:val="000A227C"/>
    <w:rsid w:val="000A3038"/>
    <w:rsid w:val="000B6A6C"/>
    <w:rsid w:val="000D0D0B"/>
    <w:rsid w:val="000D6D9D"/>
    <w:rsid w:val="00103848"/>
    <w:rsid w:val="00112C59"/>
    <w:rsid w:val="00114095"/>
    <w:rsid w:val="00115718"/>
    <w:rsid w:val="0012037D"/>
    <w:rsid w:val="00120E8B"/>
    <w:rsid w:val="00133450"/>
    <w:rsid w:val="001521EB"/>
    <w:rsid w:val="0018032F"/>
    <w:rsid w:val="001B1344"/>
    <w:rsid w:val="001D29FB"/>
    <w:rsid w:val="001E2BF5"/>
    <w:rsid w:val="001E713E"/>
    <w:rsid w:val="001F5639"/>
    <w:rsid w:val="00213739"/>
    <w:rsid w:val="00225314"/>
    <w:rsid w:val="00227AD1"/>
    <w:rsid w:val="00241972"/>
    <w:rsid w:val="00244A1B"/>
    <w:rsid w:val="00251F0C"/>
    <w:rsid w:val="0026377A"/>
    <w:rsid w:val="002642A4"/>
    <w:rsid w:val="00270008"/>
    <w:rsid w:val="00273763"/>
    <w:rsid w:val="00273A5D"/>
    <w:rsid w:val="00275C62"/>
    <w:rsid w:val="00282C82"/>
    <w:rsid w:val="002A61D2"/>
    <w:rsid w:val="002B31F6"/>
    <w:rsid w:val="002C052F"/>
    <w:rsid w:val="002C5DF8"/>
    <w:rsid w:val="002D7814"/>
    <w:rsid w:val="002E5DC8"/>
    <w:rsid w:val="002F4DE5"/>
    <w:rsid w:val="003112C6"/>
    <w:rsid w:val="0031343E"/>
    <w:rsid w:val="003155CA"/>
    <w:rsid w:val="00324F9B"/>
    <w:rsid w:val="00343392"/>
    <w:rsid w:val="0034729F"/>
    <w:rsid w:val="00360135"/>
    <w:rsid w:val="0037552D"/>
    <w:rsid w:val="00382D82"/>
    <w:rsid w:val="003866C0"/>
    <w:rsid w:val="003A050F"/>
    <w:rsid w:val="003A1488"/>
    <w:rsid w:val="003A4B68"/>
    <w:rsid w:val="003C139F"/>
    <w:rsid w:val="003C1E3D"/>
    <w:rsid w:val="003C449C"/>
    <w:rsid w:val="003D315F"/>
    <w:rsid w:val="003D44A0"/>
    <w:rsid w:val="003E5521"/>
    <w:rsid w:val="003E61D0"/>
    <w:rsid w:val="003F3572"/>
    <w:rsid w:val="0040085C"/>
    <w:rsid w:val="004053D5"/>
    <w:rsid w:val="0040599A"/>
    <w:rsid w:val="00406AE3"/>
    <w:rsid w:val="004333DE"/>
    <w:rsid w:val="004341B8"/>
    <w:rsid w:val="00447E0A"/>
    <w:rsid w:val="00454A02"/>
    <w:rsid w:val="00463A31"/>
    <w:rsid w:val="00464411"/>
    <w:rsid w:val="00484D01"/>
    <w:rsid w:val="004969E0"/>
    <w:rsid w:val="004A3D62"/>
    <w:rsid w:val="004D08BC"/>
    <w:rsid w:val="004D1D26"/>
    <w:rsid w:val="004E21AE"/>
    <w:rsid w:val="004F52E6"/>
    <w:rsid w:val="00503502"/>
    <w:rsid w:val="005347C2"/>
    <w:rsid w:val="00545FB3"/>
    <w:rsid w:val="0057334B"/>
    <w:rsid w:val="005941D9"/>
    <w:rsid w:val="00597451"/>
    <w:rsid w:val="005A0706"/>
    <w:rsid w:val="005B0E4C"/>
    <w:rsid w:val="005B131D"/>
    <w:rsid w:val="005B6856"/>
    <w:rsid w:val="005C38F8"/>
    <w:rsid w:val="005D0DD0"/>
    <w:rsid w:val="006036B7"/>
    <w:rsid w:val="00605DE7"/>
    <w:rsid w:val="00611313"/>
    <w:rsid w:val="00633FB0"/>
    <w:rsid w:val="00641504"/>
    <w:rsid w:val="006430FB"/>
    <w:rsid w:val="0065314A"/>
    <w:rsid w:val="00660065"/>
    <w:rsid w:val="0068151C"/>
    <w:rsid w:val="006A560C"/>
    <w:rsid w:val="006B4C2D"/>
    <w:rsid w:val="006E3923"/>
    <w:rsid w:val="00700609"/>
    <w:rsid w:val="007175E8"/>
    <w:rsid w:val="0074270E"/>
    <w:rsid w:val="00747E4C"/>
    <w:rsid w:val="007546AB"/>
    <w:rsid w:val="00764CC8"/>
    <w:rsid w:val="00787BC2"/>
    <w:rsid w:val="00796C3C"/>
    <w:rsid w:val="007B1905"/>
    <w:rsid w:val="007C775A"/>
    <w:rsid w:val="007D025C"/>
    <w:rsid w:val="007E5B80"/>
    <w:rsid w:val="007E6BCB"/>
    <w:rsid w:val="007E7B0A"/>
    <w:rsid w:val="007F423B"/>
    <w:rsid w:val="00813D9B"/>
    <w:rsid w:val="008171CA"/>
    <w:rsid w:val="0082578F"/>
    <w:rsid w:val="00833C7B"/>
    <w:rsid w:val="00852659"/>
    <w:rsid w:val="00857490"/>
    <w:rsid w:val="00861971"/>
    <w:rsid w:val="00880743"/>
    <w:rsid w:val="00880892"/>
    <w:rsid w:val="00891FF9"/>
    <w:rsid w:val="008967DF"/>
    <w:rsid w:val="008A28F2"/>
    <w:rsid w:val="008A52C9"/>
    <w:rsid w:val="008D5AF6"/>
    <w:rsid w:val="008E479F"/>
    <w:rsid w:val="008F61DC"/>
    <w:rsid w:val="009126AC"/>
    <w:rsid w:val="0092516B"/>
    <w:rsid w:val="00935A13"/>
    <w:rsid w:val="009456A9"/>
    <w:rsid w:val="00954C11"/>
    <w:rsid w:val="009621E6"/>
    <w:rsid w:val="00967FC9"/>
    <w:rsid w:val="00974C68"/>
    <w:rsid w:val="0097586A"/>
    <w:rsid w:val="009A4048"/>
    <w:rsid w:val="009A63E0"/>
    <w:rsid w:val="009C1BD9"/>
    <w:rsid w:val="009E32FF"/>
    <w:rsid w:val="009E7324"/>
    <w:rsid w:val="009F7D21"/>
    <w:rsid w:val="00A00521"/>
    <w:rsid w:val="00A127B6"/>
    <w:rsid w:val="00A20A03"/>
    <w:rsid w:val="00A73195"/>
    <w:rsid w:val="00A962E5"/>
    <w:rsid w:val="00AA742E"/>
    <w:rsid w:val="00AA7CDA"/>
    <w:rsid w:val="00AB51A7"/>
    <w:rsid w:val="00AB7D7A"/>
    <w:rsid w:val="00AD28FB"/>
    <w:rsid w:val="00AF233A"/>
    <w:rsid w:val="00AF595E"/>
    <w:rsid w:val="00B13853"/>
    <w:rsid w:val="00B2770D"/>
    <w:rsid w:val="00B335A2"/>
    <w:rsid w:val="00B361C8"/>
    <w:rsid w:val="00B60952"/>
    <w:rsid w:val="00B64D91"/>
    <w:rsid w:val="00B73C36"/>
    <w:rsid w:val="00B763A1"/>
    <w:rsid w:val="00B97323"/>
    <w:rsid w:val="00B97514"/>
    <w:rsid w:val="00BA0AB3"/>
    <w:rsid w:val="00BB4463"/>
    <w:rsid w:val="00BC1F85"/>
    <w:rsid w:val="00BD411F"/>
    <w:rsid w:val="00BD6EDB"/>
    <w:rsid w:val="00BE7D0E"/>
    <w:rsid w:val="00C03BA1"/>
    <w:rsid w:val="00C2779A"/>
    <w:rsid w:val="00C44D0F"/>
    <w:rsid w:val="00C45F62"/>
    <w:rsid w:val="00C47D84"/>
    <w:rsid w:val="00C7701F"/>
    <w:rsid w:val="00C820BD"/>
    <w:rsid w:val="00C82AFB"/>
    <w:rsid w:val="00C944EC"/>
    <w:rsid w:val="00C94640"/>
    <w:rsid w:val="00CA22E0"/>
    <w:rsid w:val="00CA2481"/>
    <w:rsid w:val="00CA5FE0"/>
    <w:rsid w:val="00CD1FFC"/>
    <w:rsid w:val="00CD3C31"/>
    <w:rsid w:val="00CE4D98"/>
    <w:rsid w:val="00CE7CA7"/>
    <w:rsid w:val="00CF00D2"/>
    <w:rsid w:val="00D04898"/>
    <w:rsid w:val="00D059A3"/>
    <w:rsid w:val="00D05A62"/>
    <w:rsid w:val="00D1169B"/>
    <w:rsid w:val="00D22BBD"/>
    <w:rsid w:val="00D23011"/>
    <w:rsid w:val="00D30D43"/>
    <w:rsid w:val="00D3300E"/>
    <w:rsid w:val="00D3677E"/>
    <w:rsid w:val="00D403FE"/>
    <w:rsid w:val="00D56FBC"/>
    <w:rsid w:val="00D8744F"/>
    <w:rsid w:val="00D9493E"/>
    <w:rsid w:val="00D94DA7"/>
    <w:rsid w:val="00DA0C47"/>
    <w:rsid w:val="00DD5082"/>
    <w:rsid w:val="00DE57A4"/>
    <w:rsid w:val="00DF752D"/>
    <w:rsid w:val="00DF7B2A"/>
    <w:rsid w:val="00E02594"/>
    <w:rsid w:val="00E037CB"/>
    <w:rsid w:val="00E119EB"/>
    <w:rsid w:val="00E3682E"/>
    <w:rsid w:val="00E41180"/>
    <w:rsid w:val="00E50054"/>
    <w:rsid w:val="00E55097"/>
    <w:rsid w:val="00E602EB"/>
    <w:rsid w:val="00E6677E"/>
    <w:rsid w:val="00E807F5"/>
    <w:rsid w:val="00E82677"/>
    <w:rsid w:val="00E979F9"/>
    <w:rsid w:val="00EA2759"/>
    <w:rsid w:val="00EA3389"/>
    <w:rsid w:val="00EB48C9"/>
    <w:rsid w:val="00EB7476"/>
    <w:rsid w:val="00EC4D5A"/>
    <w:rsid w:val="00EF71C1"/>
    <w:rsid w:val="00F233D5"/>
    <w:rsid w:val="00F329A2"/>
    <w:rsid w:val="00F4472D"/>
    <w:rsid w:val="00F4474C"/>
    <w:rsid w:val="00F4502D"/>
    <w:rsid w:val="00F63331"/>
    <w:rsid w:val="00F669B8"/>
    <w:rsid w:val="00F713FF"/>
    <w:rsid w:val="00F737A8"/>
    <w:rsid w:val="00F75EF5"/>
    <w:rsid w:val="00F81BEF"/>
    <w:rsid w:val="00F85CA8"/>
    <w:rsid w:val="00F872B8"/>
    <w:rsid w:val="00FB0B37"/>
    <w:rsid w:val="00FC087B"/>
    <w:rsid w:val="00FD0AB0"/>
    <w:rsid w:val="00FD4C06"/>
    <w:rsid w:val="00FE02E1"/>
    <w:rsid w:val="00FF4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5"/>
    <w:rPr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82C82"/>
    <w:rPr>
      <w:rFonts w:ascii="Cambria" w:hAnsi="Cambria" w:cs="Times New Roman"/>
      <w:b/>
      <w:bCs/>
      <w:i/>
      <w:iCs/>
      <w:sz w:val="28"/>
      <w:szCs w:val="28"/>
      <w:lang w:val="en-AU"/>
    </w:rPr>
  </w:style>
  <w:style w:type="paragraph" w:styleId="Header">
    <w:name w:val="header"/>
    <w:aliases w:val="Intestazione.int.intestazione,Intestazione.int,Header Char,Char1 Char,(17) EPR Header,Char1,Char1 Знак"/>
    <w:basedOn w:val="Normal"/>
    <w:link w:val="HeaderChar1"/>
    <w:uiPriority w:val="99"/>
    <w:rsid w:val="0097586A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,(17) EPR Header Char,Char1 Char1,Char1 Знак Char"/>
    <w:basedOn w:val="DefaultParagraphFont"/>
    <w:link w:val="Header"/>
    <w:uiPriority w:val="99"/>
    <w:locked/>
    <w:rsid w:val="00406AE3"/>
    <w:rPr>
      <w:rFonts w:cs="Times New Roman"/>
      <w:lang w:val="en-AU" w:eastAsia="bg-BG"/>
    </w:r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2C82"/>
    <w:rPr>
      <w:rFonts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rsid w:val="007175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2C82"/>
    <w:rPr>
      <w:rFonts w:cs="Times New Roman"/>
      <w:sz w:val="2"/>
      <w:lang w:val="en-AU"/>
    </w:rPr>
  </w:style>
  <w:style w:type="paragraph" w:customStyle="1" w:styleId="CharChar">
    <w:name w:val="Char Знак Char"/>
    <w:basedOn w:val="Normal"/>
    <w:uiPriority w:val="99"/>
    <w:rsid w:val="00CF00D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uiPriority w:val="99"/>
    <w:rsid w:val="00EF71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">
    <w:name w:val="Char Знак Char Знак Char Char Знак Char Char Знак Char Char Знак Char Char Знак Char Char Знак Char Char Знак"/>
    <w:basedOn w:val="Normal"/>
    <w:uiPriority w:val="99"/>
    <w:rsid w:val="00273A5D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CharCharCharChar">
    <w:name w:val="Char Char Char Char Char Char Char Char Знак"/>
    <w:basedOn w:val="Normal"/>
    <w:uiPriority w:val="99"/>
    <w:rsid w:val="0064150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 Знак"/>
    <w:basedOn w:val="Normal"/>
    <w:uiPriority w:val="99"/>
    <w:rsid w:val="00641504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">
    <w:name w:val="Знак Char Char Знак Char Char"/>
    <w:basedOn w:val="Normal"/>
    <w:uiPriority w:val="99"/>
    <w:rsid w:val="0011409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6E3923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82C82"/>
    <w:rPr>
      <w:rFonts w:cs="Times New Roman"/>
      <w:sz w:val="20"/>
      <w:szCs w:val="20"/>
      <w:lang w:val="en-AU"/>
    </w:rPr>
  </w:style>
  <w:style w:type="paragraph" w:customStyle="1" w:styleId="Char1CharCharCharChar">
    <w:name w:val="Char1 Char Char Знак Char Char Знак"/>
    <w:basedOn w:val="Normal"/>
    <w:uiPriority w:val="99"/>
    <w:rsid w:val="006E39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Знак Char Char Знак Char Char Знак Char Char"/>
    <w:basedOn w:val="Normal"/>
    <w:uiPriority w:val="99"/>
    <w:rsid w:val="00103848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0">
    <w:name w:val="Char Знак Char Знак Char Char"/>
    <w:basedOn w:val="Normal"/>
    <w:uiPriority w:val="99"/>
    <w:rsid w:val="005B6856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CharChar1">
    <w:name w:val="Char Char Char Char Char Char1"/>
    <w:basedOn w:val="Normal"/>
    <w:uiPriority w:val="99"/>
    <w:rsid w:val="005B685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0">
    <w:name w:val="Char Знак Char Знак Char Char Знак Char Char"/>
    <w:basedOn w:val="Normal"/>
    <w:uiPriority w:val="99"/>
    <w:rsid w:val="00DF7B2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CharCharCharChar">
    <w:name w:val="Char1 Char Char Знак Char Char Знак Char Char Знак Char Char"/>
    <w:basedOn w:val="Normal"/>
    <w:uiPriority w:val="99"/>
    <w:rsid w:val="009A63E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1">
    <w:name w:val="Char1 Char Char Знак Char Char Знак1"/>
    <w:basedOn w:val="Normal"/>
    <w:uiPriority w:val="99"/>
    <w:rsid w:val="000A30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0">
    <w:name w:val="Char1 Char Char Знак Char Char"/>
    <w:basedOn w:val="Normal"/>
    <w:uiPriority w:val="99"/>
    <w:rsid w:val="00324F9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002772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CharCharCharCharCharChar2">
    <w:name w:val="Char Знак Char Знак Char Char Знак Char Char Знак"/>
    <w:basedOn w:val="Normal"/>
    <w:uiPriority w:val="99"/>
    <w:rsid w:val="00503502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CharCharCharChar0">
    <w:name w:val="Char Знак Char Знак Char Char Знак Char Char Знак Char Char Знак"/>
    <w:basedOn w:val="Normal"/>
    <w:uiPriority w:val="99"/>
    <w:rsid w:val="0046441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">
    <w:name w:val="Char Знак Char Знак Char Char Знак Char Char Знак Char Char Знак Char Char Знак"/>
    <w:basedOn w:val="Normal"/>
    <w:uiPriority w:val="99"/>
    <w:rsid w:val="00700609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Strong">
    <w:name w:val="Strong"/>
    <w:basedOn w:val="DefaultParagraphFont"/>
    <w:uiPriority w:val="99"/>
    <w:qFormat/>
    <w:rsid w:val="0082578F"/>
    <w:rPr>
      <w:rFonts w:cs="Times New Roman"/>
      <w:b/>
    </w:rPr>
  </w:style>
  <w:style w:type="character" w:customStyle="1" w:styleId="infolabel1">
    <w:name w:val="infolabel1"/>
    <w:uiPriority w:val="99"/>
    <w:rsid w:val="0082578F"/>
    <w:rPr>
      <w:color w:val="333399"/>
      <w:sz w:val="22"/>
    </w:rPr>
  </w:style>
  <w:style w:type="paragraph" w:customStyle="1" w:styleId="CharCharCharCharCharCharCharChar1">
    <w:name w:val="Char Char Знак Char Char Знак Char Char Знак Char Char Знак"/>
    <w:basedOn w:val="Normal"/>
    <w:uiPriority w:val="99"/>
    <w:rsid w:val="00C944E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Основен текст1"/>
    <w:basedOn w:val="Normal"/>
    <w:link w:val="a"/>
    <w:uiPriority w:val="99"/>
    <w:rsid w:val="00EB48C9"/>
    <w:pPr>
      <w:shd w:val="clear" w:color="auto" w:fill="FFFFFF"/>
      <w:spacing w:line="269" w:lineRule="exact"/>
      <w:ind w:hanging="700"/>
    </w:pPr>
    <w:rPr>
      <w:rFonts w:ascii="Arial" w:hAnsi="Arial"/>
      <w:sz w:val="22"/>
      <w:lang w:val="bg-BG"/>
    </w:rPr>
  </w:style>
  <w:style w:type="character" w:customStyle="1" w:styleId="a">
    <w:name w:val="Основен текст_"/>
    <w:link w:val="1"/>
    <w:uiPriority w:val="99"/>
    <w:locked/>
    <w:rsid w:val="00EB48C9"/>
    <w:rPr>
      <w:rFonts w:ascii="Arial" w:hAnsi="Arial"/>
      <w:sz w:val="22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4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255</Words>
  <Characters>1460</Characters>
  <Application>Microsoft Office Outlook</Application>
  <DocSecurity>0</DocSecurity>
  <Lines>0</Lines>
  <Paragraphs>0</Paragraphs>
  <ScaleCrop>false</ScaleCrop>
  <Company>MOEW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subject/>
  <dc:creator>dsgl304</dc:creator>
  <cp:keywords/>
  <dc:description/>
  <cp:lastModifiedBy>petrova</cp:lastModifiedBy>
  <cp:revision>3</cp:revision>
  <cp:lastPrinted>2009-05-11T20:19:00Z</cp:lastPrinted>
  <dcterms:created xsi:type="dcterms:W3CDTF">2015-08-26T05:40:00Z</dcterms:created>
  <dcterms:modified xsi:type="dcterms:W3CDTF">2015-08-26T09:48:00Z</dcterms:modified>
</cp:coreProperties>
</file>